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667C3A02" w:rsidR="00B54BBE" w:rsidRDefault="0074715D">
      <w:r>
        <w:rPr>
          <w:noProof/>
        </w:rPr>
        <w:drawing>
          <wp:anchor distT="0" distB="0" distL="114300" distR="114300" simplePos="0" relativeHeight="251659264" behindDoc="0" locked="0" layoutInCell="1" allowOverlap="1" wp14:anchorId="46CA514B" wp14:editId="5A9D79AB">
            <wp:simplePos x="0" y="0"/>
            <wp:positionH relativeFrom="margin">
              <wp:posOffset>0</wp:posOffset>
            </wp:positionH>
            <wp:positionV relativeFrom="margin">
              <wp:posOffset>669290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9">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53B07900" w14:textId="77777777" w:rsidR="0074715D" w:rsidRDefault="0074715D" w:rsidP="00B54BBE">
      <w:pPr>
        <w:rPr>
          <w:rFonts w:ascii="Arial" w:hAnsi="Arial"/>
          <w:b/>
          <w:sz w:val="28"/>
        </w:rPr>
      </w:pPr>
    </w:p>
    <w:p w14:paraId="1C0BEA20" w14:textId="77777777" w:rsidR="0074715D" w:rsidRDefault="0074715D" w:rsidP="00B54BBE">
      <w:pPr>
        <w:rPr>
          <w:rFonts w:ascii="Arial" w:hAnsi="Arial"/>
          <w:b/>
          <w:sz w:val="28"/>
        </w:rPr>
      </w:pPr>
    </w:p>
    <w:p w14:paraId="4D9D70FC" w14:textId="341EC8D9" w:rsidR="00B54BBE" w:rsidRPr="00D40372" w:rsidRDefault="00B54BBE" w:rsidP="00B54BBE">
      <w:pPr>
        <w:rPr>
          <w:rFonts w:ascii="Arial" w:hAnsi="Arial"/>
          <w:b/>
          <w:sz w:val="28"/>
        </w:rPr>
      </w:pPr>
      <w:r w:rsidRPr="00D40372">
        <w:rPr>
          <w:rFonts w:ascii="Arial" w:hAnsi="Arial"/>
          <w:b/>
          <w:sz w:val="28"/>
        </w:rPr>
        <w:t xml:space="preserve">INTRODUCING YOUR </w:t>
      </w:r>
      <w:r w:rsidR="002767DF">
        <w:rPr>
          <w:rFonts w:ascii="Arial" w:hAnsi="Arial"/>
          <w:b/>
          <w:sz w:val="28"/>
        </w:rPr>
        <w:t>FOLKLIFE PRESENTER</w:t>
      </w:r>
    </w:p>
    <w:p w14:paraId="2C045ACD" w14:textId="451C9B19"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2767DF">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46C08FFA"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proofErr w:type="spellStart"/>
      <w:r w:rsidR="002767DF">
        <w:rPr>
          <w:rFonts w:ascii="Arial" w:hAnsi="Arial"/>
          <w:sz w:val="28"/>
        </w:rPr>
        <w:t>Jancita</w:t>
      </w:r>
      <w:proofErr w:type="spellEnd"/>
      <w:r w:rsidR="002767DF">
        <w:rPr>
          <w:rFonts w:ascii="Arial" w:hAnsi="Arial"/>
          <w:sz w:val="28"/>
        </w:rPr>
        <w:t xml:space="preserve"> Warrington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2767DF">
        <w:rPr>
          <w:rFonts w:ascii="Arial" w:hAnsi="Arial"/>
          <w:sz w:val="28"/>
        </w:rPr>
        <w:t xml:space="preserve">Native American </w:t>
      </w:r>
      <w:proofErr w:type="spellStart"/>
      <w:r w:rsidR="002767DF">
        <w:rPr>
          <w:rFonts w:ascii="Arial" w:hAnsi="Arial"/>
          <w:sz w:val="28"/>
        </w:rPr>
        <w:t>Ribbonwork</w:t>
      </w:r>
      <w:proofErr w:type="spellEnd"/>
      <w:r w:rsidR="002767DF">
        <w:rPr>
          <w:rFonts w:ascii="Arial" w:hAnsi="Arial"/>
          <w:sz w:val="28"/>
        </w:rPr>
        <w:t xml:space="preserve"> Traditions</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00C5F3D7" w14:textId="572E359B" w:rsidR="00B6134E" w:rsidRDefault="002767DF">
      <w:pPr>
        <w:rPr>
          <w:rFonts w:ascii="Arial" w:hAnsi="Arial"/>
          <w:iCs/>
          <w:sz w:val="28"/>
        </w:rPr>
      </w:pPr>
      <w:proofErr w:type="spellStart"/>
      <w:r>
        <w:rPr>
          <w:rFonts w:ascii="Arial" w:hAnsi="Arial"/>
          <w:iCs/>
          <w:sz w:val="28"/>
        </w:rPr>
        <w:t>Jancita</w:t>
      </w:r>
      <w:proofErr w:type="spellEnd"/>
      <w:r>
        <w:rPr>
          <w:rFonts w:ascii="Arial" w:hAnsi="Arial"/>
          <w:iCs/>
          <w:sz w:val="28"/>
        </w:rPr>
        <w:t xml:space="preserve"> Warrington is the executive director of the Kansas Native American Affairs office. </w:t>
      </w:r>
    </w:p>
    <w:p w14:paraId="3793A737" w14:textId="77777777" w:rsidR="002E4FE1" w:rsidRPr="00F2043E" w:rsidRDefault="002E4FE1">
      <w:pPr>
        <w:rPr>
          <w:rFonts w:ascii="Arial" w:hAnsi="Arial"/>
          <w:iCs/>
          <w:sz w:val="28"/>
        </w:rPr>
      </w:pPr>
    </w:p>
    <w:p w14:paraId="20366C94" w14:textId="4105D13B" w:rsidR="00552B9A" w:rsidRPr="00552B9A" w:rsidRDefault="00552B9A">
      <w:pPr>
        <w:rPr>
          <w:rFonts w:ascii="Arial" w:hAnsi="Arial"/>
          <w:iCs/>
          <w:sz w:val="28"/>
        </w:rPr>
      </w:pPr>
      <w:r>
        <w:rPr>
          <w:rFonts w:ascii="Arial" w:hAnsi="Arial"/>
          <w:iCs/>
          <w:sz w:val="28"/>
        </w:rPr>
        <w:t xml:space="preserve">Please welcome </w:t>
      </w:r>
      <w:proofErr w:type="spellStart"/>
      <w:r w:rsidR="002767DF">
        <w:rPr>
          <w:rFonts w:ascii="Arial" w:hAnsi="Arial"/>
          <w:sz w:val="28"/>
        </w:rPr>
        <w:t>Jancita</w:t>
      </w:r>
      <w:proofErr w:type="spellEnd"/>
      <w:r w:rsidR="002767DF">
        <w:rPr>
          <w:rFonts w:ascii="Arial" w:hAnsi="Arial"/>
          <w:sz w:val="28"/>
        </w:rPr>
        <w:t xml:space="preserve"> Warrington</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ABE2" w14:textId="77777777" w:rsidR="003924B2" w:rsidRDefault="003924B2" w:rsidP="00D4689E">
      <w:r>
        <w:separator/>
      </w:r>
    </w:p>
  </w:endnote>
  <w:endnote w:type="continuationSeparator" w:id="0">
    <w:p w14:paraId="4434DBF3" w14:textId="77777777" w:rsidR="003924B2" w:rsidRDefault="003924B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25FC1" w14:textId="77777777" w:rsidR="003924B2" w:rsidRDefault="003924B2" w:rsidP="00D4689E">
      <w:r>
        <w:separator/>
      </w:r>
    </w:p>
  </w:footnote>
  <w:footnote w:type="continuationSeparator" w:id="0">
    <w:p w14:paraId="5ED9AF80" w14:textId="77777777" w:rsidR="003924B2" w:rsidRDefault="003924B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221AC"/>
    <w:rsid w:val="00192252"/>
    <w:rsid w:val="001A41A9"/>
    <w:rsid w:val="001B3971"/>
    <w:rsid w:val="001E4B64"/>
    <w:rsid w:val="001F405C"/>
    <w:rsid w:val="00250E9C"/>
    <w:rsid w:val="002767DF"/>
    <w:rsid w:val="002E4FE1"/>
    <w:rsid w:val="00316D51"/>
    <w:rsid w:val="00321389"/>
    <w:rsid w:val="003674AD"/>
    <w:rsid w:val="003924B2"/>
    <w:rsid w:val="00483119"/>
    <w:rsid w:val="004F7520"/>
    <w:rsid w:val="00552B9A"/>
    <w:rsid w:val="005B78F4"/>
    <w:rsid w:val="005F5241"/>
    <w:rsid w:val="006264D6"/>
    <w:rsid w:val="00675F96"/>
    <w:rsid w:val="006E3EE9"/>
    <w:rsid w:val="0074715D"/>
    <w:rsid w:val="007F55DD"/>
    <w:rsid w:val="00806BD8"/>
    <w:rsid w:val="00822721"/>
    <w:rsid w:val="008C2BBF"/>
    <w:rsid w:val="008F6469"/>
    <w:rsid w:val="0090432E"/>
    <w:rsid w:val="0092175E"/>
    <w:rsid w:val="0097781B"/>
    <w:rsid w:val="0098616C"/>
    <w:rsid w:val="00994AD4"/>
    <w:rsid w:val="00A25917"/>
    <w:rsid w:val="00B54BBE"/>
    <w:rsid w:val="00B6134E"/>
    <w:rsid w:val="00B95FBD"/>
    <w:rsid w:val="00BB084B"/>
    <w:rsid w:val="00BD7952"/>
    <w:rsid w:val="00BF42D9"/>
    <w:rsid w:val="00C32CD9"/>
    <w:rsid w:val="00CE7D47"/>
    <w:rsid w:val="00D4689E"/>
    <w:rsid w:val="00E56F7F"/>
    <w:rsid w:val="00E938A3"/>
    <w:rsid w:val="00ED2BBF"/>
    <w:rsid w:val="00F2043E"/>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3.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209</Words>
  <Characters>1089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4</cp:revision>
  <dcterms:created xsi:type="dcterms:W3CDTF">2026-01-15T20:50:00Z</dcterms:created>
  <dcterms:modified xsi:type="dcterms:W3CDTF">2026-01-15T21:22:00Z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